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B15E1" w14:textId="77777777" w:rsidR="0029350D" w:rsidRDefault="0029350D" w:rsidP="0029350D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WARBULTON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39D35DA9" w14:textId="77777777" w:rsidR="0029350D" w:rsidRDefault="0029350D" w:rsidP="002935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7CBCFF39" w14:textId="77777777" w:rsidR="0029350D" w:rsidRDefault="0029350D" w:rsidP="0029350D">
      <w:pPr>
        <w:pStyle w:val="NoSpacing"/>
        <w:rPr>
          <w:rFonts w:cs="Times New Roman"/>
          <w:szCs w:val="24"/>
        </w:rPr>
      </w:pPr>
    </w:p>
    <w:p w14:paraId="79981DF2" w14:textId="77777777" w:rsidR="0029350D" w:rsidRDefault="0029350D" w:rsidP="0029350D">
      <w:pPr>
        <w:pStyle w:val="NoSpacing"/>
        <w:rPr>
          <w:rFonts w:cs="Times New Roman"/>
          <w:szCs w:val="24"/>
        </w:rPr>
      </w:pPr>
    </w:p>
    <w:p w14:paraId="5BC1D103" w14:textId="77777777" w:rsidR="0029350D" w:rsidRDefault="0029350D" w:rsidP="002935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</w:t>
      </w: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>He was elected a Constable of Billingsgate Ward.</w:t>
      </w:r>
    </w:p>
    <w:p w14:paraId="357C42EC" w14:textId="77777777" w:rsidR="0029350D" w:rsidRDefault="0029350D" w:rsidP="0029350D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7B20219C" w14:textId="77777777" w:rsidR="0029350D" w:rsidRDefault="0029350D" w:rsidP="0029350D">
      <w:pPr>
        <w:pStyle w:val="NoSpacing"/>
        <w:ind w:left="1440" w:firstLine="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Caroline M. Barron: Thesis presented for the degree of Doctor of Philosophy in the University of London, January 1970 p.545)</w:t>
      </w:r>
    </w:p>
    <w:p w14:paraId="1AB661A0" w14:textId="77777777" w:rsidR="0029350D" w:rsidRDefault="0029350D" w:rsidP="0029350D">
      <w:pPr>
        <w:pStyle w:val="NoSpacing"/>
        <w:rPr>
          <w:rFonts w:eastAsia="Times New Roman" w:cs="Times New Roman"/>
          <w:szCs w:val="24"/>
        </w:rPr>
      </w:pPr>
    </w:p>
    <w:p w14:paraId="61CBE5A7" w14:textId="77777777" w:rsidR="0029350D" w:rsidRDefault="0029350D" w:rsidP="0029350D">
      <w:pPr>
        <w:pStyle w:val="NoSpacing"/>
        <w:rPr>
          <w:rFonts w:eastAsia="Times New Roman" w:cs="Times New Roman"/>
          <w:szCs w:val="24"/>
        </w:rPr>
      </w:pPr>
    </w:p>
    <w:p w14:paraId="66363027" w14:textId="77777777" w:rsidR="0029350D" w:rsidRDefault="0029350D" w:rsidP="0029350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5 March 2023</w:t>
      </w:r>
    </w:p>
    <w:p w14:paraId="2B33FB7E" w14:textId="5F1FD406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B6857" w14:textId="77777777" w:rsidR="0029350D" w:rsidRDefault="0029350D" w:rsidP="009139A6">
      <w:r>
        <w:separator/>
      </w:r>
    </w:p>
  </w:endnote>
  <w:endnote w:type="continuationSeparator" w:id="0">
    <w:p w14:paraId="4376D567" w14:textId="77777777" w:rsidR="0029350D" w:rsidRDefault="002935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28E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BC4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3D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3D530" w14:textId="77777777" w:rsidR="0029350D" w:rsidRDefault="0029350D" w:rsidP="009139A6">
      <w:r>
        <w:separator/>
      </w:r>
    </w:p>
  </w:footnote>
  <w:footnote w:type="continuationSeparator" w:id="0">
    <w:p w14:paraId="3CD65E6A" w14:textId="77777777" w:rsidR="0029350D" w:rsidRDefault="002935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20E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C1C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62A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50D"/>
    <w:rsid w:val="000666E0"/>
    <w:rsid w:val="002510B7"/>
    <w:rsid w:val="0029350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929A3"/>
  <w15:chartTrackingRefBased/>
  <w15:docId w15:val="{A0DA510B-BD98-49FD-99AD-5901B39FB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2023-03-05T19:27:00Z</dcterms:created>
  <dcterms:modified xsi:type="dcterms:W3CDTF">2023-03-05T19:27:00Z</dcterms:modified>
</cp:coreProperties>
</file>